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17EB" w14:textId="39F82065" w:rsidR="00CB7E51" w:rsidRDefault="00CB7E51" w:rsidP="00CB7E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RUSSELL</w:t>
      </w:r>
      <w:r>
        <w:rPr>
          <w:rFonts w:cs="Times New Roman"/>
          <w:szCs w:val="24"/>
        </w:rPr>
        <w:t xml:space="preserve">      (fl.142</w:t>
      </w:r>
      <w:r w:rsidR="0030484A">
        <w:rPr>
          <w:rFonts w:cs="Times New Roman"/>
          <w:szCs w:val="24"/>
        </w:rPr>
        <w:t>4-34)</w:t>
      </w:r>
    </w:p>
    <w:p w14:paraId="66736803" w14:textId="77777777" w:rsidR="00CB7E51" w:rsidRDefault="00CB7E51" w:rsidP="00CB7E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46A2C87" w14:textId="77777777" w:rsidR="00CB7E51" w:rsidRDefault="00CB7E51" w:rsidP="00CB7E51">
      <w:pPr>
        <w:pStyle w:val="NoSpacing"/>
        <w:rPr>
          <w:rFonts w:cs="Times New Roman"/>
          <w:szCs w:val="24"/>
        </w:rPr>
      </w:pPr>
    </w:p>
    <w:p w14:paraId="283B3766" w14:textId="77777777" w:rsidR="00CB7E51" w:rsidRDefault="00CB7E51" w:rsidP="00CB7E51">
      <w:pPr>
        <w:pStyle w:val="NoSpacing"/>
        <w:rPr>
          <w:rFonts w:cs="Times New Roman"/>
          <w:szCs w:val="24"/>
        </w:rPr>
      </w:pPr>
    </w:p>
    <w:p w14:paraId="05A42787" w14:textId="77777777" w:rsidR="00CA3A82" w:rsidRDefault="00CA3A82" w:rsidP="00CA3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He took on an apprentice, Thomas Crowfeld(q.v.).</w:t>
      </w:r>
    </w:p>
    <w:p w14:paraId="41F596BA" w14:textId="2E3FA0C2" w:rsidR="00CA3A82" w:rsidRDefault="00CA3A82" w:rsidP="00CB7E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13EF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2C8FD61" w14:textId="77777777" w:rsidR="00CB7E51" w:rsidRDefault="00CB7E51" w:rsidP="00CB7E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He took on an apprentice, John Dayn(q.v.).</w:t>
      </w:r>
    </w:p>
    <w:p w14:paraId="19670C18" w14:textId="1490D36F" w:rsidR="007A62B4" w:rsidRDefault="00CB7E51" w:rsidP="007A62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7" w:history="1">
        <w:r w:rsidRPr="00E0788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2147A75F" w14:textId="77777777" w:rsidR="007A62B4" w:rsidRDefault="007A62B4" w:rsidP="007A62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He took on an apprentice, John Wecherley(q.v.).</w:t>
      </w:r>
    </w:p>
    <w:p w14:paraId="54ECB942" w14:textId="77777777" w:rsidR="007A62B4" w:rsidRDefault="007A62B4" w:rsidP="007A62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8" w:history="1">
        <w:r w:rsidRPr="00442C0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28A68FE0" w14:textId="77777777" w:rsidR="0030484A" w:rsidRDefault="0030484A" w:rsidP="00304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took on an apprentice, John Wase(q.v.).</w:t>
      </w:r>
    </w:p>
    <w:p w14:paraId="18EA5026" w14:textId="77777777" w:rsidR="0030484A" w:rsidRDefault="0030484A" w:rsidP="00304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9" w:history="1">
        <w:r w:rsidRPr="008A2C81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0E031E1A" w14:textId="77777777" w:rsidR="0030484A" w:rsidRDefault="0030484A" w:rsidP="007A62B4">
      <w:pPr>
        <w:pStyle w:val="NoSpacing"/>
        <w:rPr>
          <w:rFonts w:cs="Times New Roman"/>
          <w:szCs w:val="24"/>
        </w:rPr>
      </w:pPr>
    </w:p>
    <w:p w14:paraId="3F7233CF" w14:textId="10F4461F" w:rsidR="00CB7E51" w:rsidRDefault="00CB7E51" w:rsidP="00CB7E51">
      <w:pPr>
        <w:pStyle w:val="NoSpacing"/>
        <w:rPr>
          <w:rFonts w:cs="Times New Roman"/>
          <w:szCs w:val="24"/>
        </w:rPr>
      </w:pPr>
    </w:p>
    <w:p w14:paraId="4D69DC18" w14:textId="6C036D97" w:rsidR="007A62B4" w:rsidRDefault="007A62B4" w:rsidP="00CB7E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2025</w:t>
      </w:r>
    </w:p>
    <w:p w14:paraId="68352D58" w14:textId="4FB9AD8F" w:rsidR="0030484A" w:rsidRDefault="0030484A" w:rsidP="00CB7E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June 2025</w:t>
      </w:r>
    </w:p>
    <w:p w14:paraId="04B678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AC583" w14:textId="77777777" w:rsidR="0062106A" w:rsidRDefault="0062106A" w:rsidP="009139A6">
      <w:r>
        <w:separator/>
      </w:r>
    </w:p>
  </w:endnote>
  <w:endnote w:type="continuationSeparator" w:id="0">
    <w:p w14:paraId="1A8C4B51" w14:textId="77777777" w:rsidR="0062106A" w:rsidRDefault="006210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B2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70A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1E5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8A34" w14:textId="77777777" w:rsidR="0062106A" w:rsidRDefault="0062106A" w:rsidP="009139A6">
      <w:r>
        <w:separator/>
      </w:r>
    </w:p>
  </w:footnote>
  <w:footnote w:type="continuationSeparator" w:id="0">
    <w:p w14:paraId="73138FB1" w14:textId="77777777" w:rsidR="0062106A" w:rsidRDefault="006210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922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13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0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E51"/>
    <w:rsid w:val="000666E0"/>
    <w:rsid w:val="0016086A"/>
    <w:rsid w:val="002510B7"/>
    <w:rsid w:val="00270799"/>
    <w:rsid w:val="0030484A"/>
    <w:rsid w:val="00320123"/>
    <w:rsid w:val="0035310B"/>
    <w:rsid w:val="005C130B"/>
    <w:rsid w:val="0062106A"/>
    <w:rsid w:val="007A62B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3A82"/>
    <w:rsid w:val="00CA4B8E"/>
    <w:rsid w:val="00CB4ED9"/>
    <w:rsid w:val="00CB7E5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A91AD"/>
  <w15:chartTrackingRefBased/>
  <w15:docId w15:val="{516C5289-A75A-4F90-953C-21AF6822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B7E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ndonroll.or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londonroll.or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2024-06-08T20:32:00Z</dcterms:created>
  <dcterms:modified xsi:type="dcterms:W3CDTF">2025-06-26T08:30:00Z</dcterms:modified>
</cp:coreProperties>
</file>